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2B42B" w14:textId="77777777" w:rsidR="00EF0795" w:rsidRDefault="00EF0795" w:rsidP="00EF0795">
      <w:r>
        <w:rPr>
          <w:u w:val="single"/>
        </w:rPr>
        <w:t>Alice UNETT</w:t>
      </w:r>
      <w:r>
        <w:t xml:space="preserve">    </w:t>
      </w:r>
      <w:proofErr w:type="gramStart"/>
      <w:r>
        <w:t xml:space="preserve">   (</w:t>
      </w:r>
      <w:proofErr w:type="gramEnd"/>
      <w:r>
        <w:t>fl.1460)</w:t>
      </w:r>
    </w:p>
    <w:p w14:paraId="1A56B036" w14:textId="77777777" w:rsidR="00EF0795" w:rsidRDefault="00EF0795" w:rsidP="00EF0795"/>
    <w:p w14:paraId="0AB2D240" w14:textId="77777777" w:rsidR="00EF0795" w:rsidRDefault="00EF0795" w:rsidP="00EF0795"/>
    <w:p w14:paraId="0938916F" w14:textId="77777777" w:rsidR="00EF0795" w:rsidRDefault="00EF0795" w:rsidP="00EF0795">
      <w:r>
        <w:t>1 = Thomas de Darlaston.     (Gentry III p.914)</w:t>
      </w:r>
    </w:p>
    <w:p w14:paraId="5A2FFAEE" w14:textId="77777777" w:rsidR="00EF0795" w:rsidRDefault="00EF0795" w:rsidP="00EF0795"/>
    <w:p w14:paraId="7DBA71B8" w14:textId="77777777" w:rsidR="00EF0795" w:rsidRDefault="00EF0795" w:rsidP="00EF0795">
      <w:r>
        <w:t xml:space="preserve">2 = John </w:t>
      </w:r>
      <w:proofErr w:type="spellStart"/>
      <w:r>
        <w:t>Unett</w:t>
      </w:r>
      <w:proofErr w:type="spellEnd"/>
      <w:r>
        <w:t>(q.v.).   (ibid.)</w:t>
      </w:r>
    </w:p>
    <w:p w14:paraId="74A9AA4F" w14:textId="77777777" w:rsidR="00EF0795" w:rsidRDefault="00EF0795" w:rsidP="00EF0795">
      <w:pPr>
        <w:jc w:val="both"/>
      </w:pPr>
      <w:r>
        <w:t>Son:   John.    (ibid.)</w:t>
      </w:r>
    </w:p>
    <w:p w14:paraId="2BF78C51" w14:textId="77777777" w:rsidR="00EF0795" w:rsidRDefault="00EF0795" w:rsidP="00EF0795">
      <w:pPr>
        <w:jc w:val="both"/>
      </w:pPr>
    </w:p>
    <w:p w14:paraId="52CEBD64" w14:textId="77777777" w:rsidR="00EF0795" w:rsidRDefault="00EF0795" w:rsidP="00EF0795">
      <w:pPr>
        <w:jc w:val="both"/>
      </w:pPr>
    </w:p>
    <w:p w14:paraId="6044877C" w14:textId="77777777" w:rsidR="00EF0795" w:rsidRPr="004E1EE9" w:rsidRDefault="00EF0795" w:rsidP="00EF0795">
      <w:pPr>
        <w:jc w:val="both"/>
      </w:pPr>
      <w:r>
        <w:t>7 October 2022</w:t>
      </w:r>
    </w:p>
    <w:p w14:paraId="214300A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112EA" w14:textId="77777777" w:rsidR="00EF0795" w:rsidRDefault="00EF0795" w:rsidP="009139A6">
      <w:r>
        <w:separator/>
      </w:r>
    </w:p>
  </w:endnote>
  <w:endnote w:type="continuationSeparator" w:id="0">
    <w:p w14:paraId="4E61DD04" w14:textId="77777777" w:rsidR="00EF0795" w:rsidRDefault="00EF07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BC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57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348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D2285" w14:textId="77777777" w:rsidR="00EF0795" w:rsidRDefault="00EF0795" w:rsidP="009139A6">
      <w:r>
        <w:separator/>
      </w:r>
    </w:p>
  </w:footnote>
  <w:footnote w:type="continuationSeparator" w:id="0">
    <w:p w14:paraId="26F1369F" w14:textId="77777777" w:rsidR="00EF0795" w:rsidRDefault="00EF07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67A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C14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F26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79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F079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EFF39"/>
  <w15:chartTrackingRefBased/>
  <w15:docId w15:val="{99F76AF9-E5E3-4694-B626-3051D1F3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2022-10-07T13:50:00Z</dcterms:created>
  <dcterms:modified xsi:type="dcterms:W3CDTF">2022-10-07T13:50:00Z</dcterms:modified>
</cp:coreProperties>
</file>